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2C0" w:rsidRPr="00C301CD" w:rsidRDefault="00D22575" w:rsidP="006428A4">
      <w:pPr>
        <w:pStyle w:val="Level1"/>
        <w:keepNext/>
        <w:numPr>
          <w:ilvl w:val="0"/>
          <w:numId w:val="0"/>
        </w:numPr>
        <w:spacing w:line="240" w:lineRule="auto"/>
        <w:ind w:left="850" w:hanging="850"/>
      </w:pPr>
      <w:bookmarkStart w:id="0" w:name="_GoBack"/>
      <w:bookmarkEnd w:id="0"/>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1" w:name="_Ref349901990"/>
      <w:r w:rsidRPr="00C301CD">
        <w:t xml:space="preserve">in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E078E4">
        <w:fldChar w:fldCharType="begin"/>
      </w:r>
      <w:r w:rsidR="006C1A49">
        <w:instrText xml:space="preserve"> REF _Ref349901990 \r \h </w:instrText>
      </w:r>
      <w:r w:rsidR="00E078E4">
        <w:fldChar w:fldCharType="separate"/>
      </w:r>
      <w:r w:rsidR="006C1A49">
        <w:t>1.1.2</w:t>
      </w:r>
      <w:r w:rsidR="00E078E4">
        <w:fldChar w:fldCharType="end"/>
      </w:r>
      <w:r w:rsidR="006C1A49">
        <w:t xml:space="preserve"> </w:t>
      </w:r>
      <w:r w:rsidRPr="00C301CD">
        <w:t>shall in any way alter, modify, relieve, or in any other way vary the Contractor</w:t>
      </w:r>
      <w:r>
        <w:t>'</w:t>
      </w:r>
      <w:r w:rsidRPr="00C301CD">
        <w:t>s obligation to provide the Services.</w:t>
      </w:r>
      <w:bookmarkEnd w:id="1"/>
    </w:p>
    <w:p w:rsidR="006C1A49" w:rsidRPr="00737716" w:rsidRDefault="006C1A49" w:rsidP="006428A4">
      <w:pPr>
        <w:pStyle w:val="Level1"/>
        <w:spacing w:line="240" w:lineRule="auto"/>
      </w:pPr>
      <w:r w:rsidRPr="00737716">
        <w:t>The Contractor must ensure that a sufficient reserve of suitably qualified, instructed and competent Staff are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r w:rsidRPr="00737716">
        <w:t xml:space="preserve">the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r w:rsidRPr="00737716">
        <w:t xml:space="preserve">in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r w:rsidRPr="00737716">
        <w:t>replace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2"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2"/>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E078E4">
        <w:fldChar w:fldCharType="begin"/>
      </w:r>
      <w:r>
        <w:instrText xml:space="preserve"> REF _Ref355295977 \r \h </w:instrText>
      </w:r>
      <w:r w:rsidR="00E078E4">
        <w:fldChar w:fldCharType="separate"/>
      </w:r>
      <w:r>
        <w:t>4.2</w:t>
      </w:r>
      <w:r w:rsidR="00E078E4">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r w:rsidRPr="00737716">
        <w:t xml:space="preserve">comply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3"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3"/>
    </w:p>
    <w:p w:rsidR="00DE671B" w:rsidRPr="00C301CD" w:rsidRDefault="00B66069" w:rsidP="006428A4">
      <w:pPr>
        <w:pStyle w:val="Level3"/>
        <w:spacing w:line="240" w:lineRule="auto"/>
      </w:pPr>
      <w:bookmarkStart w:id="4" w:name="_Ref349902210"/>
      <w:r w:rsidRPr="00C301CD">
        <w:t>accept the Installation Works, or</w:t>
      </w:r>
      <w:bookmarkEnd w:id="4"/>
    </w:p>
    <w:p w:rsidR="00DE671B" w:rsidRPr="00C301CD" w:rsidRDefault="00B66069" w:rsidP="006428A4">
      <w:pPr>
        <w:pStyle w:val="Level3"/>
        <w:spacing w:line="240" w:lineRule="auto"/>
      </w:pPr>
      <w:r w:rsidRPr="00C301CD">
        <w:t>reject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E078E4">
        <w:fldChar w:fldCharType="begin"/>
      </w:r>
      <w:r w:rsidR="006C1A49">
        <w:instrText xml:space="preserve"> REF _Ref349902194 \r \h </w:instrText>
      </w:r>
      <w:r w:rsidR="00E078E4">
        <w:fldChar w:fldCharType="separate"/>
      </w:r>
      <w:r w:rsidR="006C1A49">
        <w:t>2.3</w:t>
      </w:r>
      <w:r w:rsidR="00E078E4">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lastRenderedPageBreak/>
        <w:t xml:space="preserve">The  Installation  Works  shall  be  deemed  to  be  completed  when  the  Contractor receives a notice issued by the Authority in accordance with clause </w:t>
      </w:r>
      <w:r w:rsidR="00E078E4">
        <w:fldChar w:fldCharType="begin"/>
      </w:r>
      <w:r w:rsidR="006C1A49">
        <w:instrText xml:space="preserve"> REF _Ref349902210 \r \h </w:instrText>
      </w:r>
      <w:r w:rsidR="00E078E4">
        <w:fldChar w:fldCharType="separate"/>
      </w:r>
      <w:r w:rsidR="006C1A49">
        <w:t>2.3.1</w:t>
      </w:r>
      <w:r w:rsidR="00E078E4">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r w:rsidRPr="00C301CD">
        <w:t>not,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E078E4" w:rsidRPr="00B66069">
      <w:rPr>
        <w:sz w:val="16"/>
        <w:szCs w:val="18"/>
      </w:rPr>
      <w:fldChar w:fldCharType="begin"/>
    </w:r>
    <w:r w:rsidR="00B66069" w:rsidRPr="00B66069">
      <w:rPr>
        <w:sz w:val="16"/>
        <w:szCs w:val="18"/>
      </w:rPr>
      <w:instrText xml:space="preserve">PAGE  </w:instrText>
    </w:r>
    <w:r w:rsidR="00E078E4" w:rsidRPr="00B66069">
      <w:rPr>
        <w:sz w:val="16"/>
        <w:szCs w:val="18"/>
      </w:rPr>
      <w:fldChar w:fldCharType="separate"/>
    </w:r>
    <w:r w:rsidR="004E5CFB">
      <w:rPr>
        <w:noProof/>
        <w:sz w:val="16"/>
        <w:szCs w:val="18"/>
      </w:rPr>
      <w:t>1</w:t>
    </w:r>
    <w:r w:rsidR="00E078E4" w:rsidRPr="00B66069">
      <w:rPr>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69" w:rsidRPr="00B66069" w:rsidRDefault="00B66069" w:rsidP="00B66069">
    <w:pPr>
      <w:tabs>
        <w:tab w:val="center" w:pos="4160"/>
        <w:tab w:val="right" w:pos="83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26"/>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3A5B"/>
    <w:rsid w:val="003C32C3"/>
    <w:rsid w:val="003C7C26"/>
    <w:rsid w:val="003E465F"/>
    <w:rsid w:val="00402DBB"/>
    <w:rsid w:val="00402FA7"/>
    <w:rsid w:val="00466607"/>
    <w:rsid w:val="004A62C2"/>
    <w:rsid w:val="004D5128"/>
    <w:rsid w:val="004D69C1"/>
    <w:rsid w:val="004E5CFB"/>
    <w:rsid w:val="004E604D"/>
    <w:rsid w:val="00512D84"/>
    <w:rsid w:val="00586EF5"/>
    <w:rsid w:val="005E1E92"/>
    <w:rsid w:val="005E5912"/>
    <w:rsid w:val="00604DA3"/>
    <w:rsid w:val="00623E44"/>
    <w:rsid w:val="006428A4"/>
    <w:rsid w:val="00655C7C"/>
    <w:rsid w:val="00676B95"/>
    <w:rsid w:val="006C1A49"/>
    <w:rsid w:val="006E4ABB"/>
    <w:rsid w:val="006F4286"/>
    <w:rsid w:val="00741A67"/>
    <w:rsid w:val="007632C0"/>
    <w:rsid w:val="007871F3"/>
    <w:rsid w:val="007B7412"/>
    <w:rsid w:val="007C7AE1"/>
    <w:rsid w:val="00855FAC"/>
    <w:rsid w:val="00876B3B"/>
    <w:rsid w:val="00881FD8"/>
    <w:rsid w:val="008E4B3E"/>
    <w:rsid w:val="00901A98"/>
    <w:rsid w:val="009123A2"/>
    <w:rsid w:val="00930E6E"/>
    <w:rsid w:val="00942419"/>
    <w:rsid w:val="0096629F"/>
    <w:rsid w:val="00970C71"/>
    <w:rsid w:val="00983DA6"/>
    <w:rsid w:val="009B1E46"/>
    <w:rsid w:val="009C4CD7"/>
    <w:rsid w:val="00A2277B"/>
    <w:rsid w:val="00A424B1"/>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37289EC-4693-4456-B711-65BE8763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41FA1-AFAC-40D0-B4B7-F974D232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1</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Richardla</dc:creator>
  <cp:keywords/>
  <dc:description/>
  <cp:lastModifiedBy>Gordon Green</cp:lastModifiedBy>
  <cp:revision>2</cp:revision>
  <dcterms:created xsi:type="dcterms:W3CDTF">2017-09-12T09:07:00Z</dcterms:created>
  <dcterms:modified xsi:type="dcterms:W3CDTF">2017-09-12T09:07:00Z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